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0E1" w:rsidRDefault="002040E1" w:rsidP="002040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040E1" w:rsidRDefault="002040E1" w:rsidP="002040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40E1" w:rsidRDefault="002040E1" w:rsidP="002040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40E1" w:rsidRDefault="002040E1" w:rsidP="002040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the lands</w:t>
      </w:r>
    </w:p>
    <w:p w:rsidR="002040E1" w:rsidRDefault="002040E1" w:rsidP="002040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Henry Thorp(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d.1416)(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2040E1" w:rsidRDefault="002040E1" w:rsidP="002040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45E8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21-39)</w:t>
      </w:r>
    </w:p>
    <w:p w:rsidR="00C54A90" w:rsidRDefault="00C54A90" w:rsidP="00C54A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Exeter into lands held </w:t>
      </w:r>
    </w:p>
    <w:p w:rsidR="00C54A90" w:rsidRDefault="00C54A90" w:rsidP="00C54A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Colshull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54A90" w:rsidRPr="00E233B5" w:rsidRDefault="00C54A90" w:rsidP="00C54A90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233B5">
        <w:rPr>
          <w:rFonts w:ascii="Times New Roman" w:hAnsi="Times New Roman" w:cs="Times New Roman"/>
          <w:sz w:val="24"/>
        </w:rPr>
        <w:t>(</w:t>
      </w:r>
      <w:hyperlink r:id="rId7" w:history="1">
        <w:r w:rsidRPr="00E233B5">
          <w:rPr>
            <w:rStyle w:val="Hyperlink"/>
            <w:rFonts w:ascii="Times New Roman" w:hAnsi="Times New Roman" w:cs="Times New Roman"/>
            <w:sz w:val="24"/>
          </w:rPr>
          <w:t>www.inquisitionspostmortem.ac.uk</w:t>
        </w:r>
      </w:hyperlink>
      <w:r w:rsidRPr="00E233B5">
        <w:rPr>
          <w:rFonts w:ascii="Times New Roman" w:hAnsi="Times New Roman" w:cs="Times New Roman"/>
          <w:sz w:val="24"/>
        </w:rPr>
        <w:t xml:space="preserve"> ref. </w:t>
      </w:r>
      <w:proofErr w:type="spellStart"/>
      <w:r w:rsidRPr="00E233B5">
        <w:rPr>
          <w:rFonts w:ascii="Times New Roman" w:hAnsi="Times New Roman" w:cs="Times New Roman"/>
          <w:sz w:val="24"/>
        </w:rPr>
        <w:t>eCIPM</w:t>
      </w:r>
      <w:proofErr w:type="spellEnd"/>
      <w:r w:rsidRPr="00E233B5">
        <w:rPr>
          <w:rFonts w:ascii="Times New Roman" w:hAnsi="Times New Roman" w:cs="Times New Roman"/>
          <w:sz w:val="24"/>
        </w:rPr>
        <w:t xml:space="preserve"> 21-120)</w:t>
      </w:r>
    </w:p>
    <w:p w:rsidR="00C54A90" w:rsidRDefault="00C54A90" w:rsidP="002040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40E1" w:rsidRDefault="002040E1" w:rsidP="002040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40E1" w:rsidRDefault="002040E1" w:rsidP="002040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2040E1" w:rsidP="002040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2015</w:t>
      </w:r>
    </w:p>
    <w:p w:rsidR="00C54A90" w:rsidRPr="002040E1" w:rsidRDefault="00C54A90" w:rsidP="002040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2017</w:t>
      </w:r>
      <w:bookmarkStart w:id="0" w:name="_GoBack"/>
      <w:bookmarkEnd w:id="0"/>
    </w:p>
    <w:sectPr w:rsidR="00C54A90" w:rsidRPr="002040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0E1" w:rsidRDefault="002040E1" w:rsidP="00564E3C">
      <w:pPr>
        <w:spacing w:after="0" w:line="240" w:lineRule="auto"/>
      </w:pPr>
      <w:r>
        <w:separator/>
      </w:r>
    </w:p>
  </w:endnote>
  <w:endnote w:type="continuationSeparator" w:id="0">
    <w:p w:rsidR="002040E1" w:rsidRDefault="002040E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54A90">
      <w:rPr>
        <w:rFonts w:ascii="Times New Roman" w:hAnsi="Times New Roman" w:cs="Times New Roman"/>
        <w:noProof/>
        <w:sz w:val="24"/>
        <w:szCs w:val="24"/>
      </w:rPr>
      <w:t>27 January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0E1" w:rsidRDefault="002040E1" w:rsidP="00564E3C">
      <w:pPr>
        <w:spacing w:after="0" w:line="240" w:lineRule="auto"/>
      </w:pPr>
      <w:r>
        <w:separator/>
      </w:r>
    </w:p>
  </w:footnote>
  <w:footnote w:type="continuationSeparator" w:id="0">
    <w:p w:rsidR="002040E1" w:rsidRDefault="002040E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0E1"/>
    <w:rsid w:val="002040E1"/>
    <w:rsid w:val="00372DC6"/>
    <w:rsid w:val="00564E3C"/>
    <w:rsid w:val="0064591D"/>
    <w:rsid w:val="00C54A9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413FE"/>
  <w15:chartTrackingRefBased/>
  <w15:docId w15:val="{06B1BA7B-297D-4FCA-A51C-4BD2DC6AC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040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2015-10-12T14:50:00Z</dcterms:created>
  <dcterms:modified xsi:type="dcterms:W3CDTF">2017-01-27T08:11:00Z</dcterms:modified>
</cp:coreProperties>
</file>